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D59C8" w14:textId="77777777" w:rsidR="008050BA" w:rsidRPr="008050BA" w:rsidRDefault="008050BA" w:rsidP="008050BA">
      <w:pPr>
        <w:jc w:val="center"/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8050BA">
        <w:rPr>
          <w:rFonts w:ascii="Gotham Rounded Book" w:eastAsia="Times New Roman" w:hAnsi="Gotham Rounded Book" w:cs="Arial"/>
          <w:b/>
          <w:bCs/>
          <w:color w:val="000000"/>
          <w:sz w:val="28"/>
          <w:szCs w:val="28"/>
          <w:lang w:val="en-AU" w:eastAsia="en-GB"/>
        </w:rPr>
        <w:t>Annual General Meeting agenda</w:t>
      </w:r>
      <w:r w:rsidRPr="008050BA">
        <w:rPr>
          <w:rFonts w:ascii="Gotham Rounded Book" w:eastAsia="Times New Roman" w:hAnsi="Gotham Rounded Book" w:cs="Arial"/>
          <w:color w:val="000000"/>
          <w:sz w:val="28"/>
          <w:szCs w:val="28"/>
          <w:lang w:eastAsia="en-GB"/>
        </w:rPr>
        <w:t> </w:t>
      </w:r>
    </w:p>
    <w:p w14:paraId="52EA276B" w14:textId="77777777" w:rsidR="008050BA" w:rsidRPr="008050BA" w:rsidRDefault="008050BA" w:rsidP="008050BA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7BF724EF" w14:textId="5CA565C4" w:rsidR="008050BA" w:rsidRPr="008050BA" w:rsidRDefault="008050BA" w:rsidP="008050BA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625">
        <w:rPr>
          <w:rFonts w:ascii="Gotham Rounded Book" w:eastAsia="Times New Roman" w:hAnsi="Gotham Rounded Book" w:cs="Arial"/>
          <w:b/>
          <w:bCs/>
          <w:color w:val="000000" w:themeColor="text1"/>
          <w:sz w:val="22"/>
          <w:szCs w:val="22"/>
          <w:shd w:val="clear" w:color="auto" w:fill="C0C0C0"/>
          <w:lang w:val="en-AU" w:eastAsia="en-GB"/>
        </w:rPr>
        <w:t>[Organisation Name</w:t>
      </w:r>
      <w:r w:rsidRPr="008050BA">
        <w:rPr>
          <w:rFonts w:ascii="Gotham Rounded Book" w:eastAsia="Times New Roman" w:hAnsi="Gotham Rounded Book" w:cs="Arial"/>
          <w:b/>
          <w:bCs/>
          <w:sz w:val="22"/>
          <w:szCs w:val="22"/>
          <w:shd w:val="clear" w:color="auto" w:fill="C0C0C0"/>
          <w:lang w:val="en-AU" w:eastAsia="en-GB"/>
        </w:rPr>
        <w:t>]</w:t>
      </w: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5350E8B2" w14:textId="77777777" w:rsidR="008050BA" w:rsidRPr="008050BA" w:rsidRDefault="008050BA" w:rsidP="008050BA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8050BA">
        <w:rPr>
          <w:rFonts w:ascii="Gotham Rounded Book" w:eastAsia="Times New Roman" w:hAnsi="Gotham Rounded Book" w:cs="Arial"/>
          <w:b/>
          <w:bCs/>
          <w:sz w:val="22"/>
          <w:szCs w:val="22"/>
          <w:lang w:val="en-AU" w:eastAsia="en-GB"/>
        </w:rPr>
        <w:t>Annual General Meeting agenda</w:t>
      </w: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br/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7927"/>
      </w:tblGrid>
      <w:tr w:rsidR="008050BA" w:rsidRPr="008050BA" w14:paraId="640F86AC" w14:textId="77777777" w:rsidTr="008050BA">
        <w:trPr>
          <w:trHeight w:val="600"/>
        </w:trPr>
        <w:tc>
          <w:tcPr>
            <w:tcW w:w="1095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61FBE8E0" w14:textId="77777777" w:rsidR="008050BA" w:rsidRPr="008050BA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Date: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22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1821CF04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286ADD80" w14:textId="77777777" w:rsidTr="008050BA">
        <w:trPr>
          <w:trHeight w:val="555"/>
        </w:trPr>
        <w:tc>
          <w:tcPr>
            <w:tcW w:w="1095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42AE537E" w14:textId="77777777" w:rsidR="008050BA" w:rsidRPr="008050BA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Time: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22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34C5EEE7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6D397463" w14:textId="77777777" w:rsidTr="008050BA">
        <w:trPr>
          <w:trHeight w:val="600"/>
        </w:trPr>
        <w:tc>
          <w:tcPr>
            <w:tcW w:w="1095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26C03937" w14:textId="77777777" w:rsidR="008050BA" w:rsidRPr="008050BA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Place: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22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375FB1EC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</w:tbl>
    <w:p w14:paraId="5032E902" w14:textId="77777777" w:rsidR="008050BA" w:rsidRPr="008050BA" w:rsidRDefault="008050BA" w:rsidP="008050BA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C21D30F" w14:textId="77777777" w:rsidR="008050BA" w:rsidRPr="008050BA" w:rsidRDefault="008050BA" w:rsidP="008050BA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tbl>
      <w:tblPr>
        <w:tblW w:w="90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3623"/>
        <w:gridCol w:w="1632"/>
        <w:gridCol w:w="2953"/>
      </w:tblGrid>
      <w:tr w:rsidR="008050BA" w:rsidRPr="008050BA" w14:paraId="4A46F7FA" w14:textId="77777777" w:rsidTr="7636BB77">
        <w:trPr>
          <w:trHeight w:val="525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48AABE6A" w14:textId="47701FF5" w:rsidR="008050BA" w:rsidRPr="008050BA" w:rsidRDefault="008050BA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Item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5957CBC9" w14:textId="77777777" w:rsidR="008050BA" w:rsidRPr="008050BA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Description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1831D1B6" w14:textId="77777777" w:rsidR="008050BA" w:rsidRPr="008050BA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Responsible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2BC0E666" w14:textId="77777777" w:rsidTr="7636BB77">
        <w:trPr>
          <w:trHeight w:val="393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1FA408E4" w14:textId="3386C41C" w:rsidR="008050BA" w:rsidRPr="008050BA" w:rsidRDefault="008050BA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7636BB77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1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2F5C8D9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Welcome and introductions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5A272B9C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1E3A4B1E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2253B205" w14:textId="541E324C" w:rsidR="008050BA" w:rsidRPr="008050BA" w:rsidRDefault="008050BA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2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FE130EB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Apologies 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D1EB608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Secretary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46E12" w:rsidRPr="008050BA" w14:paraId="0C1184C8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</w:tcPr>
          <w:p w14:paraId="3E84C5C7" w14:textId="295BF26E" w:rsidR="00846E12" w:rsidRPr="00846E12" w:rsidRDefault="00846E12" w:rsidP="00846E12">
            <w:pPr>
              <w:jc w:val="center"/>
              <w:textAlignment w:val="baseline"/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</w:pPr>
            <w:r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3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</w:tcPr>
          <w:p w14:paraId="06A44AB3" w14:textId="08EC7738" w:rsidR="00846E12" w:rsidRPr="00846E12" w:rsidRDefault="00846E12" w:rsidP="008050BA">
            <w:pPr>
              <w:textAlignment w:val="baseline"/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</w:pPr>
            <w:r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Governance &amp; Safeguarding/Health &amp; Safety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</w:tcPr>
          <w:p w14:paraId="67D25B9D" w14:textId="1E053F9E" w:rsidR="00846E12" w:rsidRPr="008050BA" w:rsidRDefault="00846E12" w:rsidP="008050BA">
            <w:pPr>
              <w:textAlignment w:val="baseline"/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</w:pPr>
            <w:r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Safeguarding Lead</w:t>
            </w:r>
          </w:p>
        </w:tc>
      </w:tr>
      <w:tr w:rsidR="008050BA" w:rsidRPr="008050BA" w14:paraId="071BCD3E" w14:textId="77777777" w:rsidTr="7636BB77">
        <w:trPr>
          <w:trHeight w:val="690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3D607B44" w14:textId="4FCDFF7A" w:rsidR="008050BA" w:rsidRPr="00846E12" w:rsidRDefault="00846E12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4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3965B07A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Review of actions from previous annual general meeting 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0D300AD2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69EB4421" w14:textId="77777777" w:rsidTr="7636BB77">
        <w:trPr>
          <w:trHeight w:val="720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509D8AC8" w14:textId="164E6676" w:rsidR="008050BA" w:rsidRPr="00846E12" w:rsidRDefault="00846E12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46E1EA88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Acceptance of minutes of previous annual general meeting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63EF2F02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76BE4F9B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01A18F1E" w14:textId="795A514E" w:rsidR="008050BA" w:rsidRPr="00846E12" w:rsidRDefault="00846E12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2DFC1F4E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President/Chairperson’s report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3C49D006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157A90CE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E00D229" w14:textId="02B38017" w:rsidR="008050BA" w:rsidRPr="00846E12" w:rsidRDefault="00846E12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008B5B9F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Treasurer’s report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D468573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Treasurer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6AED8BA9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1A11EFCD" w14:textId="793156F9" w:rsidR="008050BA" w:rsidRPr="00846E12" w:rsidRDefault="00846E12" w:rsidP="00846E12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3D295175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Questions to directors 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526C201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6CAB7C8C" w14:textId="77777777" w:rsidTr="7636BB77">
        <w:trPr>
          <w:trHeight w:val="476"/>
        </w:trPr>
        <w:tc>
          <w:tcPr>
            <w:tcW w:w="0" w:type="auto"/>
            <w:vMerge w:val="restart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3613B06E" w14:textId="3287BB24" w:rsidR="008050BA" w:rsidRPr="00846E12" w:rsidRDefault="00846E12" w:rsidP="00846E12">
            <w:pPr>
              <w:jc w:val="center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362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2C64444E" w14:textId="77777777" w:rsidR="008050BA" w:rsidRPr="008050BA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Proposed resolution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632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1D9D1DBC" w14:textId="77777777" w:rsidR="008050BA" w:rsidRPr="008050BA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Moved by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2F8A6E05" w14:textId="77777777" w:rsidR="008050BA" w:rsidRPr="008050BA" w:rsidRDefault="008050BA" w:rsidP="008050BA">
            <w:pPr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2754BE6A" w14:textId="77777777" w:rsidTr="7636BB77">
        <w:trPr>
          <w:trHeight w:val="391"/>
        </w:trPr>
        <w:tc>
          <w:tcPr>
            <w:tcW w:w="0" w:type="auto"/>
            <w:vMerge/>
            <w:vAlign w:val="center"/>
            <w:hideMark/>
          </w:tcPr>
          <w:p w14:paraId="09D5F2AF" w14:textId="77777777" w:rsidR="008050BA" w:rsidRPr="00846E12" w:rsidRDefault="008050BA" w:rsidP="008050BA">
            <w:pPr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</w:p>
        </w:tc>
        <w:tc>
          <w:tcPr>
            <w:tcW w:w="362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6FCBE5BC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632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7C39460B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3C4111CD" w14:textId="77777777" w:rsidR="008050BA" w:rsidRPr="008050BA" w:rsidRDefault="008050BA" w:rsidP="008050BA">
            <w:pPr>
              <w:rPr>
                <w:rFonts w:ascii="Gotham Rounded Book" w:eastAsia="Times New Roman" w:hAnsi="Gotham Rounded Book" w:cs="Times New Roman"/>
                <w:lang w:eastAsia="en-GB"/>
              </w:rPr>
            </w:pPr>
          </w:p>
        </w:tc>
      </w:tr>
      <w:tr w:rsidR="008050BA" w:rsidRPr="008050BA" w14:paraId="652B1914" w14:textId="77777777" w:rsidTr="7636BB77">
        <w:trPr>
          <w:trHeight w:val="391"/>
        </w:trPr>
        <w:tc>
          <w:tcPr>
            <w:tcW w:w="0" w:type="auto"/>
            <w:vMerge/>
            <w:vAlign w:val="center"/>
            <w:hideMark/>
          </w:tcPr>
          <w:p w14:paraId="7919B348" w14:textId="77777777" w:rsidR="008050BA" w:rsidRPr="00846E12" w:rsidRDefault="008050BA" w:rsidP="008050BA">
            <w:pPr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</w:p>
        </w:tc>
        <w:tc>
          <w:tcPr>
            <w:tcW w:w="362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69FFDBFF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632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17A7B5CF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17F67675" w14:textId="77777777" w:rsidR="008050BA" w:rsidRPr="008050BA" w:rsidRDefault="008050BA" w:rsidP="008050BA">
            <w:pPr>
              <w:rPr>
                <w:rFonts w:ascii="Gotham Rounded Book" w:eastAsia="Times New Roman" w:hAnsi="Gotham Rounded Book" w:cs="Times New Roman"/>
                <w:lang w:eastAsia="en-GB"/>
              </w:rPr>
            </w:pPr>
          </w:p>
        </w:tc>
      </w:tr>
      <w:tr w:rsidR="008050BA" w:rsidRPr="008050BA" w14:paraId="2C263381" w14:textId="77777777" w:rsidTr="7636BB77">
        <w:trPr>
          <w:trHeight w:val="391"/>
        </w:trPr>
        <w:tc>
          <w:tcPr>
            <w:tcW w:w="0" w:type="auto"/>
            <w:vMerge/>
            <w:vAlign w:val="center"/>
            <w:hideMark/>
          </w:tcPr>
          <w:p w14:paraId="416E0568" w14:textId="77777777" w:rsidR="008050BA" w:rsidRPr="00846E12" w:rsidRDefault="008050BA" w:rsidP="008050BA">
            <w:pPr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</w:p>
        </w:tc>
        <w:tc>
          <w:tcPr>
            <w:tcW w:w="362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34D24B43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632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029E1313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054E6931" w14:textId="77777777" w:rsidR="008050BA" w:rsidRPr="008050BA" w:rsidRDefault="008050BA" w:rsidP="008050BA">
            <w:pPr>
              <w:rPr>
                <w:rFonts w:ascii="Gotham Rounded Book" w:eastAsia="Times New Roman" w:hAnsi="Gotham Rounded Book" w:cs="Times New Roman"/>
                <w:lang w:eastAsia="en-GB"/>
              </w:rPr>
            </w:pPr>
          </w:p>
        </w:tc>
      </w:tr>
      <w:tr w:rsidR="008050BA" w:rsidRPr="008050BA" w14:paraId="2C34780E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509296E6" w14:textId="69E1E7EA" w:rsidR="008050BA" w:rsidRPr="00846E12" w:rsidRDefault="00846E12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22B3C53E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Acceptance of financial statements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65A2A8D9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Treasurer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19B1629A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3EE8826" w14:textId="1C497E22" w:rsidR="008050BA" w:rsidRPr="00846E12" w:rsidRDefault="00846E12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  <w:t>11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20EA1C8F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Acceptance of annual report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50564C13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5402FA99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45205E6D" w14:textId="6CBAA2F3" w:rsidR="008050BA" w:rsidRPr="00846E12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1</w:t>
            </w:r>
            <w:r w:rsidR="00846E12"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2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05D34315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Appointment of and questions to the auditor 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14C13B0C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Treasurer 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4B357A6A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1154A51D" w14:textId="54DB77EB" w:rsidR="008050BA" w:rsidRPr="00846E12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1</w:t>
            </w:r>
            <w:r w:rsidR="00846E12"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3</w:t>
            </w:r>
            <w:r w:rsidRPr="00846E12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774F01BA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Election of directors 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2D02459E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Returning officer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8050BA" w:rsidRPr="008050BA" w14:paraId="27674EA4" w14:textId="77777777" w:rsidTr="7636BB77">
        <w:trPr>
          <w:trHeight w:val="391"/>
        </w:trPr>
        <w:tc>
          <w:tcPr>
            <w:tcW w:w="796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5DA6214D" w14:textId="1147823F" w:rsidR="008050BA" w:rsidRPr="00846E12" w:rsidRDefault="008050BA" w:rsidP="008050BA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sz w:val="22"/>
                <w:szCs w:val="22"/>
                <w:lang w:eastAsia="en-GB"/>
              </w:rPr>
            </w:pPr>
            <w:r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1</w:t>
            </w:r>
            <w:r w:rsidR="00846E12" w:rsidRPr="00846E12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4</w:t>
            </w:r>
            <w:r w:rsidRPr="00846E12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255" w:type="dxa"/>
            <w:gridSpan w:val="2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49587D49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Meeting close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53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vAlign w:val="center"/>
            <w:hideMark/>
          </w:tcPr>
          <w:p w14:paraId="62CB2C17" w14:textId="77777777" w:rsidR="008050BA" w:rsidRPr="008050BA" w:rsidRDefault="008050BA" w:rsidP="008050BA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President/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val="en-AU" w:eastAsia="en-GB"/>
              </w:rPr>
              <w:t>Chairperson</w:t>
            </w:r>
            <w:r w:rsidRPr="008050BA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</w:tbl>
    <w:p w14:paraId="4140ACB7" w14:textId="77777777" w:rsidR="008050BA" w:rsidRPr="008050BA" w:rsidRDefault="008050BA" w:rsidP="008050BA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692EB8BA" w14:textId="77777777" w:rsidR="008050BA" w:rsidRPr="008050BA" w:rsidRDefault="008050BA" w:rsidP="008050BA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8050BA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071A604" w14:textId="77777777" w:rsidR="00DD1165" w:rsidRPr="008050BA" w:rsidRDefault="00DD1165" w:rsidP="008050BA">
      <w:pPr>
        <w:rPr>
          <w:rFonts w:ascii="Gotham Rounded Book" w:hAnsi="Gotham Rounded Book"/>
        </w:rPr>
      </w:pPr>
    </w:p>
    <w:sectPr w:rsidR="00DD1165" w:rsidRPr="008050BA" w:rsidSect="006C43AD">
      <w:headerReference w:type="default" r:id="rId8"/>
      <w:footerReference w:type="default" r:id="rId9"/>
      <w:pgSz w:w="11900" w:h="16840"/>
      <w:pgMar w:top="1440" w:right="1440" w:bottom="1440" w:left="1440" w:header="1701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BD11B" w14:textId="77777777" w:rsidR="002E396D" w:rsidRDefault="002E396D" w:rsidP="00E91BFA">
      <w:r>
        <w:separator/>
      </w:r>
    </w:p>
  </w:endnote>
  <w:endnote w:type="continuationSeparator" w:id="0">
    <w:p w14:paraId="20C5276F" w14:textId="77777777" w:rsidR="002E396D" w:rsidRDefault="002E396D" w:rsidP="00E9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E2CC6" w14:textId="77777777" w:rsidR="00DD1165" w:rsidRDefault="006C43AD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6006427" wp14:editId="480EEA95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7F4A3BBA" wp14:editId="5DE25A76">
          <wp:simplePos x="0" y="0"/>
          <wp:positionH relativeFrom="column">
            <wp:posOffset>4324465</wp:posOffset>
          </wp:positionH>
          <wp:positionV relativeFrom="paragraph">
            <wp:posOffset>-2072469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6024" w14:textId="77777777" w:rsidR="002E396D" w:rsidRDefault="002E396D" w:rsidP="00E91BFA">
      <w:r>
        <w:separator/>
      </w:r>
    </w:p>
  </w:footnote>
  <w:footnote w:type="continuationSeparator" w:id="0">
    <w:p w14:paraId="1489845E" w14:textId="77777777" w:rsidR="002E396D" w:rsidRDefault="002E396D" w:rsidP="00E91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853AF" w14:textId="77777777" w:rsidR="00E91BFA" w:rsidRDefault="001D0FA6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3628BD6B" wp14:editId="53F78CE8">
              <wp:simplePos x="0" y="0"/>
              <wp:positionH relativeFrom="column">
                <wp:posOffset>-374650</wp:posOffset>
              </wp:positionH>
              <wp:positionV relativeFrom="paragraph">
                <wp:posOffset>-768985</wp:posOffset>
              </wp:positionV>
              <wp:extent cx="1022350" cy="1404620"/>
              <wp:effectExtent l="0" t="0" r="25400" b="1778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23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B53F80" w14:textId="77777777" w:rsidR="001D0FA6" w:rsidRPr="001D0FA6" w:rsidRDefault="001D0FA6" w:rsidP="001D0FA6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</w:p>
                        <w:p w14:paraId="7751FB25" w14:textId="77777777" w:rsidR="001D0FA6" w:rsidRPr="001D0FA6" w:rsidRDefault="001D0FA6" w:rsidP="001D0FA6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  <w:r w:rsidRPr="001D0FA6"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  <w:t>Organisation Logo</w:t>
                          </w:r>
                        </w:p>
                        <w:p w14:paraId="1F1CBEFE" w14:textId="77777777" w:rsidR="001D0FA6" w:rsidRPr="001D0FA6" w:rsidRDefault="001D0FA6" w:rsidP="001D0FA6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FD5CF54">
            <v:shapetype id="_x0000_t202" coordsize="21600,21600" o:spt="202" path="m,l,21600r21600,l21600,xe" w14:anchorId="3628BD6B">
              <v:stroke joinstyle="miter"/>
              <v:path gradientshapeok="t" o:connecttype="rect"/>
            </v:shapetype>
            <v:shape id="Text Box 2" style="position:absolute;margin-left:-29.5pt;margin-top:-60.55pt;width:80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">
              <v:textbox style="mso-fit-shape-to-text:t">
                <w:txbxContent>
                  <w:p w:rsidRPr="001D0FA6" w:rsidR="001D0FA6" w:rsidP="001D0FA6" w:rsidRDefault="001D0FA6" w14:paraId="672A6659" w14:textId="77777777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</w:p>
                  <w:p w:rsidRPr="001D0FA6" w:rsidR="001D0FA6" w:rsidP="001D0FA6" w:rsidRDefault="001D0FA6" w14:paraId="08094811" w14:textId="77777777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  <w:r w:rsidRPr="001D0FA6">
                      <w:rPr>
                        <w:rFonts w:ascii="Gotham Rounded Book" w:hAnsi="Gotham Rounded Book"/>
                        <w:sz w:val="18"/>
                        <w:szCs w:val="18"/>
                      </w:rPr>
                      <w:t>Organisation Logo</w:t>
                    </w:r>
                  </w:p>
                  <w:p w:rsidRPr="001D0FA6" w:rsidR="001D0FA6" w:rsidP="001D0FA6" w:rsidRDefault="001D0FA6" w14:paraId="0A37501D" w14:textId="77777777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1" locked="0" layoutInCell="1" allowOverlap="1" wp14:anchorId="5AE594B8" wp14:editId="34873B06">
          <wp:simplePos x="0" y="0"/>
          <wp:positionH relativeFrom="column">
            <wp:posOffset>5283835</wp:posOffset>
          </wp:positionH>
          <wp:positionV relativeFrom="paragraph">
            <wp:posOffset>-782955</wp:posOffset>
          </wp:positionV>
          <wp:extent cx="708660" cy="7086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43A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F02966" wp14:editId="12710E31">
              <wp:simplePos x="0" y="0"/>
              <wp:positionH relativeFrom="column">
                <wp:posOffset>1494692</wp:posOffset>
              </wp:positionH>
              <wp:positionV relativeFrom="paragraph">
                <wp:posOffset>-543804</wp:posOffset>
              </wp:positionV>
              <wp:extent cx="3042139" cy="597535"/>
              <wp:effectExtent l="0" t="0" r="635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2139" cy="5975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1FDD18E">
            <v:rect id="Rectangle 4" style="position:absolute;margin-left:117.7pt;margin-top:-42.8pt;width:239.55pt;height:4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d="f" strokeweight="1pt" w14:anchorId="41693E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"/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63A2301" wp14:editId="4F5D8F7D">
              <wp:simplePos x="0" y="0"/>
              <wp:positionH relativeFrom="margin">
                <wp:posOffset>-128319</wp:posOffset>
              </wp:positionH>
              <wp:positionV relativeFrom="paragraph">
                <wp:posOffset>2574925</wp:posOffset>
              </wp:positionV>
              <wp:extent cx="7227593" cy="7200000"/>
              <wp:effectExtent l="0" t="0" r="11430" b="13970"/>
              <wp:wrapNone/>
              <wp:docPr id="9" name="Oval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F40C6F4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8269095">
            <v:oval id="Oval 9" style="position:absolute;margin-left:-10.1pt;margin-top:202.75pt;width:569.1pt;height:566.9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7" fillcolor="white [3212]" strokecolor="white [3212]" strokeweight="1pt" w14:anchorId="163A2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">
              <v:stroke joinstyle="miter"/>
              <v:path arrowok="t"/>
              <o:lock v:ext="edit" aspectratio="t"/>
              <v:textbox>
                <w:txbxContent>
                  <w:p w:rsidR="008C412B" w:rsidP="008C412B" w:rsidRDefault="008C412B" w14:paraId="5DAB6C7B" w14:textId="77777777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569C1B" wp14:editId="3CAF8EA7">
              <wp:simplePos x="0" y="0"/>
              <wp:positionH relativeFrom="margin">
                <wp:posOffset>-1318358</wp:posOffset>
              </wp:positionH>
              <wp:positionV relativeFrom="paragraph">
                <wp:posOffset>2575512</wp:posOffset>
              </wp:positionV>
              <wp:extent cx="7227593" cy="7200000"/>
              <wp:effectExtent l="0" t="0" r="11430" b="13970"/>
              <wp:wrapNone/>
              <wp:docPr id="2" name="Oval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8BE2E16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B27EBA0">
            <v:oval id="Oval 2" style="position:absolute;margin-left:-103.8pt;margin-top:202.8pt;width:569.1pt;height:5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8" fillcolor="white [3212]" strokecolor="white [3212]" strokeweight="1pt" w14:anchorId="53569C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">
              <v:stroke joinstyle="miter"/>
              <v:path arrowok="t"/>
              <o:lock v:ext="edit" aspectratio="t"/>
              <v:textbox>
                <w:txbxContent>
                  <w:p w:rsidR="008C412B" w:rsidP="008C412B" w:rsidRDefault="008C412B" w14:paraId="02EB378F" w14:textId="77777777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01F0"/>
    <w:multiLevelType w:val="multilevel"/>
    <w:tmpl w:val="F7344E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73E06"/>
    <w:multiLevelType w:val="multilevel"/>
    <w:tmpl w:val="49687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140BF3"/>
    <w:multiLevelType w:val="multilevel"/>
    <w:tmpl w:val="2076D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76418C"/>
    <w:multiLevelType w:val="multilevel"/>
    <w:tmpl w:val="971467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00136"/>
    <w:multiLevelType w:val="hybridMultilevel"/>
    <w:tmpl w:val="40D45C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D42B5"/>
    <w:multiLevelType w:val="multilevel"/>
    <w:tmpl w:val="CCB6D8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92734"/>
    <w:multiLevelType w:val="multilevel"/>
    <w:tmpl w:val="63FEA7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5066"/>
    <w:multiLevelType w:val="multilevel"/>
    <w:tmpl w:val="462A15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790D52"/>
    <w:multiLevelType w:val="multilevel"/>
    <w:tmpl w:val="76A663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4C7534"/>
    <w:multiLevelType w:val="multilevel"/>
    <w:tmpl w:val="31C6C4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31B72"/>
    <w:multiLevelType w:val="multilevel"/>
    <w:tmpl w:val="2E54A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AB1E7B"/>
    <w:multiLevelType w:val="multilevel"/>
    <w:tmpl w:val="2962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C0556"/>
    <w:multiLevelType w:val="multilevel"/>
    <w:tmpl w:val="B23A0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BE6D51"/>
    <w:multiLevelType w:val="multilevel"/>
    <w:tmpl w:val="29B4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DD338E"/>
    <w:multiLevelType w:val="multilevel"/>
    <w:tmpl w:val="083ADC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7E6088"/>
    <w:multiLevelType w:val="multilevel"/>
    <w:tmpl w:val="F63A93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4E7CFE"/>
    <w:multiLevelType w:val="hybridMultilevel"/>
    <w:tmpl w:val="D180B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23238"/>
    <w:multiLevelType w:val="multilevel"/>
    <w:tmpl w:val="92F8B6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343D97"/>
    <w:multiLevelType w:val="multilevel"/>
    <w:tmpl w:val="220801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A010C2"/>
    <w:multiLevelType w:val="multilevel"/>
    <w:tmpl w:val="3F005C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C94BF0"/>
    <w:multiLevelType w:val="multilevel"/>
    <w:tmpl w:val="E5BE56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381EE0"/>
    <w:multiLevelType w:val="multilevel"/>
    <w:tmpl w:val="4C9A2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56058E"/>
    <w:multiLevelType w:val="multilevel"/>
    <w:tmpl w:val="A98CD6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712353"/>
    <w:multiLevelType w:val="multilevel"/>
    <w:tmpl w:val="AA52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CB65D6"/>
    <w:multiLevelType w:val="multilevel"/>
    <w:tmpl w:val="0DEECDB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FF77B6"/>
    <w:multiLevelType w:val="multilevel"/>
    <w:tmpl w:val="BEE60D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31EB7"/>
    <w:multiLevelType w:val="multilevel"/>
    <w:tmpl w:val="067AC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08742A"/>
    <w:multiLevelType w:val="multilevel"/>
    <w:tmpl w:val="8AC2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6A5477"/>
    <w:multiLevelType w:val="multilevel"/>
    <w:tmpl w:val="41E8CB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F26E8E"/>
    <w:multiLevelType w:val="multilevel"/>
    <w:tmpl w:val="2B247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D00391"/>
    <w:multiLevelType w:val="multilevel"/>
    <w:tmpl w:val="EC60C9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2"/>
  </w:num>
  <w:num w:numId="3">
    <w:abstractNumId w:val="28"/>
  </w:num>
  <w:num w:numId="4">
    <w:abstractNumId w:val="2"/>
  </w:num>
  <w:num w:numId="5">
    <w:abstractNumId w:val="10"/>
  </w:num>
  <w:num w:numId="6">
    <w:abstractNumId w:val="25"/>
  </w:num>
  <w:num w:numId="7">
    <w:abstractNumId w:val="30"/>
  </w:num>
  <w:num w:numId="8">
    <w:abstractNumId w:val="18"/>
  </w:num>
  <w:num w:numId="9">
    <w:abstractNumId w:val="19"/>
  </w:num>
  <w:num w:numId="10">
    <w:abstractNumId w:val="22"/>
  </w:num>
  <w:num w:numId="11">
    <w:abstractNumId w:val="20"/>
  </w:num>
  <w:num w:numId="12">
    <w:abstractNumId w:val="7"/>
  </w:num>
  <w:num w:numId="13">
    <w:abstractNumId w:val="8"/>
  </w:num>
  <w:num w:numId="14">
    <w:abstractNumId w:val="0"/>
  </w:num>
  <w:num w:numId="15">
    <w:abstractNumId w:val="14"/>
  </w:num>
  <w:num w:numId="16">
    <w:abstractNumId w:val="3"/>
  </w:num>
  <w:num w:numId="17">
    <w:abstractNumId w:val="15"/>
  </w:num>
  <w:num w:numId="18">
    <w:abstractNumId w:val="5"/>
  </w:num>
  <w:num w:numId="19">
    <w:abstractNumId w:val="24"/>
  </w:num>
  <w:num w:numId="20">
    <w:abstractNumId w:val="16"/>
  </w:num>
  <w:num w:numId="21">
    <w:abstractNumId w:val="4"/>
  </w:num>
  <w:num w:numId="22">
    <w:abstractNumId w:val="11"/>
  </w:num>
  <w:num w:numId="23">
    <w:abstractNumId w:val="17"/>
  </w:num>
  <w:num w:numId="24">
    <w:abstractNumId w:val="23"/>
  </w:num>
  <w:num w:numId="25">
    <w:abstractNumId w:val="21"/>
  </w:num>
  <w:num w:numId="26">
    <w:abstractNumId w:val="1"/>
  </w:num>
  <w:num w:numId="27">
    <w:abstractNumId w:val="13"/>
  </w:num>
  <w:num w:numId="28">
    <w:abstractNumId w:val="26"/>
  </w:num>
  <w:num w:numId="29">
    <w:abstractNumId w:val="9"/>
  </w:num>
  <w:num w:numId="30">
    <w:abstractNumId w:val="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625"/>
    <w:rsid w:val="00007061"/>
    <w:rsid w:val="00177818"/>
    <w:rsid w:val="001D0625"/>
    <w:rsid w:val="001D0FA6"/>
    <w:rsid w:val="002D681F"/>
    <w:rsid w:val="002E396D"/>
    <w:rsid w:val="00310F4F"/>
    <w:rsid w:val="00343377"/>
    <w:rsid w:val="003C35ED"/>
    <w:rsid w:val="004157E1"/>
    <w:rsid w:val="004A20EB"/>
    <w:rsid w:val="004E2605"/>
    <w:rsid w:val="0055532B"/>
    <w:rsid w:val="005D1235"/>
    <w:rsid w:val="005F424E"/>
    <w:rsid w:val="0061131C"/>
    <w:rsid w:val="006C43AD"/>
    <w:rsid w:val="006F71E3"/>
    <w:rsid w:val="00746D70"/>
    <w:rsid w:val="00787E29"/>
    <w:rsid w:val="007F2D51"/>
    <w:rsid w:val="007F2EDC"/>
    <w:rsid w:val="008050BA"/>
    <w:rsid w:val="00846E12"/>
    <w:rsid w:val="008C412B"/>
    <w:rsid w:val="008D3480"/>
    <w:rsid w:val="008F0056"/>
    <w:rsid w:val="009007A2"/>
    <w:rsid w:val="00906EA4"/>
    <w:rsid w:val="009558FE"/>
    <w:rsid w:val="009A424C"/>
    <w:rsid w:val="009F2224"/>
    <w:rsid w:val="00A30173"/>
    <w:rsid w:val="00AA4D04"/>
    <w:rsid w:val="00AE39A2"/>
    <w:rsid w:val="00B54D6E"/>
    <w:rsid w:val="00B83FE1"/>
    <w:rsid w:val="00CC3C95"/>
    <w:rsid w:val="00CC4BB0"/>
    <w:rsid w:val="00CD6116"/>
    <w:rsid w:val="00D84436"/>
    <w:rsid w:val="00DD1165"/>
    <w:rsid w:val="00E26191"/>
    <w:rsid w:val="00E91BFA"/>
    <w:rsid w:val="00EA39B5"/>
    <w:rsid w:val="00F25550"/>
    <w:rsid w:val="00FC7AB0"/>
    <w:rsid w:val="26928BA1"/>
    <w:rsid w:val="7636BB77"/>
    <w:rsid w:val="7E28A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B3D2A1"/>
  <w15:chartTrackingRefBased/>
  <w15:docId w15:val="{C24B0889-80A5-41A7-978F-3CEBF74B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paragraph" w:customStyle="1" w:styleId="paragraph">
    <w:name w:val="paragraph"/>
    <w:basedOn w:val="Normal"/>
    <w:rsid w:val="002D68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2D681F"/>
  </w:style>
  <w:style w:type="character" w:customStyle="1" w:styleId="eop">
    <w:name w:val="eop"/>
    <w:basedOn w:val="DefaultParagraphFont"/>
    <w:rsid w:val="002D681F"/>
  </w:style>
  <w:style w:type="character" w:customStyle="1" w:styleId="tabchar">
    <w:name w:val="tabchar"/>
    <w:basedOn w:val="DefaultParagraphFont"/>
    <w:rsid w:val="002D681F"/>
  </w:style>
  <w:style w:type="paragraph" w:styleId="ListParagraph">
    <w:name w:val="List Paragraph"/>
    <w:basedOn w:val="Normal"/>
    <w:uiPriority w:val="34"/>
    <w:qFormat/>
    <w:rsid w:val="002D681F"/>
    <w:pPr>
      <w:ind w:left="720"/>
      <w:contextualSpacing/>
    </w:pPr>
  </w:style>
  <w:style w:type="paragraph" w:styleId="Revision">
    <w:name w:val="Revision"/>
    <w:hidden/>
    <w:uiPriority w:val="99"/>
    <w:semiHidden/>
    <w:rsid w:val="002D681F"/>
  </w:style>
  <w:style w:type="character" w:styleId="CommentReference">
    <w:name w:val="annotation reference"/>
    <w:basedOn w:val="DefaultParagraphFont"/>
    <w:uiPriority w:val="99"/>
    <w:semiHidden/>
    <w:unhideWhenUsed/>
    <w:rsid w:val="002D6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8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8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81F"/>
    <w:rPr>
      <w:b/>
      <w:bCs/>
      <w:sz w:val="20"/>
      <w:szCs w:val="20"/>
    </w:rPr>
  </w:style>
  <w:style w:type="character" w:customStyle="1" w:styleId="scxw3030854">
    <w:name w:val="scxw3030854"/>
    <w:basedOn w:val="DefaultParagraphFont"/>
    <w:rsid w:val="001D0FA6"/>
  </w:style>
  <w:style w:type="character" w:customStyle="1" w:styleId="bcx8">
    <w:name w:val="bcx8"/>
    <w:basedOn w:val="DefaultParagraphFont"/>
    <w:rsid w:val="0080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66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5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0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8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98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0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1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8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7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0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8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32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13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13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0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8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3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28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6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6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2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8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68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2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16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65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0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9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0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13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3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2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6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8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8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8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2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9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2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7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2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64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74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4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49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7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95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0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67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8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97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84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69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4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3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9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9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26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0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49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53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9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6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37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80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05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4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26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0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8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9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0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4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70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2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5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8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0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omi.corp\OneDrive%20-%20englandnetball.co.uk\Governance%20Toolkit\Branded\2.%20AGM%20Agenda%20Template%202022%20-%20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F5F7-4A9A-49CE-8891-D64D4578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AGM Agenda Template 2022 - ND</Template>
  <TotalTime>3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Defroand</dc:creator>
  <cp:keywords/>
  <dc:description/>
  <cp:lastModifiedBy>Ezekiel Teya</cp:lastModifiedBy>
  <cp:revision>3</cp:revision>
  <dcterms:created xsi:type="dcterms:W3CDTF">2022-02-18T15:48:00Z</dcterms:created>
  <dcterms:modified xsi:type="dcterms:W3CDTF">2022-03-01T11:04:00Z</dcterms:modified>
</cp:coreProperties>
</file>